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9427" w14:textId="5D331887" w:rsidR="003171CA" w:rsidRDefault="003171CA" w:rsidP="003171C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  <w:sz w:val="18"/>
          <w:szCs w:val="18"/>
        </w:rPr>
        <w:t>UR  nr</w:t>
      </w:r>
      <w:proofErr w:type="gramEnd"/>
      <w:r>
        <w:rPr>
          <w:rFonts w:ascii="Corbel" w:hAnsi="Corbel"/>
          <w:bCs/>
          <w:i/>
          <w:sz w:val="18"/>
          <w:szCs w:val="18"/>
        </w:rPr>
        <w:t xml:space="preserve"> </w:t>
      </w:r>
      <w:r w:rsidR="00262731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62731">
        <w:rPr>
          <w:rFonts w:ascii="Corbel" w:hAnsi="Corbel"/>
          <w:bCs/>
          <w:i/>
          <w:sz w:val="18"/>
          <w:szCs w:val="18"/>
        </w:rPr>
        <w:t>5</w:t>
      </w:r>
    </w:p>
    <w:p w14:paraId="13A662D4" w14:textId="77777777" w:rsidR="003171CA" w:rsidRDefault="003171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2A1D81" w14:textId="77777777" w:rsidR="003171CA" w:rsidRDefault="003171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BACA6E" w14:textId="77777777" w:rsidR="0085747A" w:rsidRPr="00EF795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F7950">
        <w:rPr>
          <w:rFonts w:ascii="Corbel" w:hAnsi="Corbel"/>
          <w:b/>
          <w:smallCaps/>
          <w:sz w:val="24"/>
          <w:szCs w:val="24"/>
        </w:rPr>
        <w:t>SYLABUS</w:t>
      </w:r>
    </w:p>
    <w:p w14:paraId="53F4E5CE" w14:textId="7DC09151" w:rsidR="0085747A" w:rsidRPr="00EF7950" w:rsidRDefault="0071620A" w:rsidP="00712C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F795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F7950">
        <w:rPr>
          <w:rFonts w:ascii="Corbel" w:hAnsi="Corbel"/>
          <w:b/>
          <w:smallCaps/>
          <w:sz w:val="24"/>
          <w:szCs w:val="24"/>
        </w:rPr>
        <w:t xml:space="preserve"> </w:t>
      </w:r>
      <w:r w:rsidR="00712C95">
        <w:rPr>
          <w:rFonts w:ascii="Corbel" w:hAnsi="Corbel"/>
          <w:b/>
          <w:smallCaps/>
          <w:sz w:val="24"/>
          <w:szCs w:val="24"/>
        </w:rPr>
        <w:t>202</w:t>
      </w:r>
      <w:r w:rsidR="008B4BFB">
        <w:rPr>
          <w:rFonts w:ascii="Corbel" w:hAnsi="Corbel"/>
          <w:b/>
          <w:smallCaps/>
          <w:sz w:val="24"/>
          <w:szCs w:val="24"/>
        </w:rPr>
        <w:t>6</w:t>
      </w:r>
      <w:r w:rsidR="00712C95">
        <w:rPr>
          <w:rFonts w:ascii="Corbel" w:hAnsi="Corbel"/>
          <w:b/>
          <w:smallCaps/>
          <w:sz w:val="24"/>
          <w:szCs w:val="24"/>
        </w:rPr>
        <w:t>-20</w:t>
      </w:r>
      <w:r w:rsidR="008054AB">
        <w:rPr>
          <w:rFonts w:ascii="Corbel" w:hAnsi="Corbel"/>
          <w:b/>
          <w:smallCaps/>
          <w:sz w:val="24"/>
          <w:szCs w:val="24"/>
        </w:rPr>
        <w:t>3</w:t>
      </w:r>
      <w:r w:rsidR="008B4BFB">
        <w:rPr>
          <w:rFonts w:ascii="Corbel" w:hAnsi="Corbel"/>
          <w:b/>
          <w:smallCaps/>
          <w:sz w:val="24"/>
          <w:szCs w:val="24"/>
        </w:rPr>
        <w:t>1</w:t>
      </w:r>
    </w:p>
    <w:p w14:paraId="7520F5CF" w14:textId="27B9B090" w:rsidR="00445970" w:rsidRPr="00EF795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</w:r>
      <w:r w:rsidRPr="00EF7950">
        <w:rPr>
          <w:rFonts w:ascii="Corbel" w:hAnsi="Corbel"/>
          <w:sz w:val="24"/>
          <w:szCs w:val="24"/>
        </w:rPr>
        <w:tab/>
        <w:t xml:space="preserve">Rok akademicki   </w:t>
      </w:r>
      <w:r w:rsidR="00437B5A" w:rsidRPr="00EF7950">
        <w:rPr>
          <w:rFonts w:ascii="Corbel" w:hAnsi="Corbel"/>
          <w:sz w:val="24"/>
          <w:szCs w:val="24"/>
        </w:rPr>
        <w:t>202</w:t>
      </w:r>
      <w:r w:rsidR="008B4BFB">
        <w:rPr>
          <w:rFonts w:ascii="Corbel" w:hAnsi="Corbel"/>
          <w:sz w:val="24"/>
          <w:szCs w:val="24"/>
        </w:rPr>
        <w:t>7</w:t>
      </w:r>
      <w:r w:rsidR="00437B5A" w:rsidRPr="00EF7950">
        <w:rPr>
          <w:rFonts w:ascii="Corbel" w:hAnsi="Corbel"/>
          <w:sz w:val="24"/>
          <w:szCs w:val="24"/>
        </w:rPr>
        <w:t>/202</w:t>
      </w:r>
      <w:r w:rsidR="008B4BFB">
        <w:rPr>
          <w:rFonts w:ascii="Corbel" w:hAnsi="Corbel"/>
          <w:sz w:val="24"/>
          <w:szCs w:val="24"/>
        </w:rPr>
        <w:t>8</w:t>
      </w:r>
      <w:r w:rsidR="00437B5A" w:rsidRPr="00EF7950">
        <w:rPr>
          <w:rFonts w:ascii="Corbel" w:hAnsi="Corbel"/>
          <w:sz w:val="24"/>
          <w:szCs w:val="24"/>
        </w:rPr>
        <w:t xml:space="preserve"> oraz 202</w:t>
      </w:r>
      <w:r w:rsidR="008B4BFB">
        <w:rPr>
          <w:rFonts w:ascii="Corbel" w:hAnsi="Corbel"/>
          <w:sz w:val="24"/>
          <w:szCs w:val="24"/>
        </w:rPr>
        <w:t>8</w:t>
      </w:r>
      <w:r w:rsidR="00437B5A" w:rsidRPr="00EF7950">
        <w:rPr>
          <w:rFonts w:ascii="Corbel" w:hAnsi="Corbel"/>
          <w:sz w:val="24"/>
          <w:szCs w:val="24"/>
        </w:rPr>
        <w:t>/20</w:t>
      </w:r>
      <w:r w:rsidR="009D558B">
        <w:rPr>
          <w:rFonts w:ascii="Corbel" w:hAnsi="Corbel"/>
          <w:sz w:val="24"/>
          <w:szCs w:val="24"/>
        </w:rPr>
        <w:t>2</w:t>
      </w:r>
      <w:r w:rsidR="008B4BFB">
        <w:rPr>
          <w:rFonts w:ascii="Corbel" w:hAnsi="Corbel"/>
          <w:sz w:val="24"/>
          <w:szCs w:val="24"/>
        </w:rPr>
        <w:t>9</w:t>
      </w:r>
    </w:p>
    <w:p w14:paraId="0C830E92" w14:textId="77777777" w:rsidR="0085747A" w:rsidRPr="00EF79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D2C0FF" w14:textId="77777777" w:rsidR="0085747A" w:rsidRPr="00EF795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F7950">
        <w:rPr>
          <w:rFonts w:ascii="Corbel" w:hAnsi="Corbel"/>
          <w:szCs w:val="24"/>
        </w:rPr>
        <w:t xml:space="preserve">1. </w:t>
      </w:r>
      <w:r w:rsidR="0085747A" w:rsidRPr="00EF7950">
        <w:rPr>
          <w:rFonts w:ascii="Corbel" w:hAnsi="Corbel"/>
          <w:szCs w:val="24"/>
        </w:rPr>
        <w:t xml:space="preserve">Podstawowe </w:t>
      </w:r>
      <w:r w:rsidR="00445970" w:rsidRPr="00EF795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7950" w14:paraId="7FE90329" w14:textId="77777777" w:rsidTr="00B819C8">
        <w:tc>
          <w:tcPr>
            <w:tcW w:w="2694" w:type="dxa"/>
            <w:vAlign w:val="center"/>
          </w:tcPr>
          <w:p w14:paraId="2242B4D4" w14:textId="77777777" w:rsidR="0085747A" w:rsidRPr="00EF7950" w:rsidRDefault="00C05F44" w:rsidP="00E63C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1FF9B6" w14:textId="77777777" w:rsidR="00191887" w:rsidRPr="00EF7950" w:rsidRDefault="002318A2" w:rsidP="00191887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trening twórczy osób ze spektrum autyzmu</w:t>
            </w:r>
            <w:r w:rsidR="0067093F" w:rsidRPr="00EF7950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09BBAD03" w14:textId="77777777" w:rsidR="0085747A" w:rsidRPr="00EF7950" w:rsidRDefault="00437B5A" w:rsidP="00191887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arteterapia</w:t>
            </w:r>
          </w:p>
        </w:tc>
      </w:tr>
      <w:tr w:rsidR="0085747A" w:rsidRPr="00EF7950" w14:paraId="6C3B4AE7" w14:textId="77777777" w:rsidTr="00B819C8">
        <w:tc>
          <w:tcPr>
            <w:tcW w:w="2694" w:type="dxa"/>
            <w:vAlign w:val="center"/>
          </w:tcPr>
          <w:p w14:paraId="292B2924" w14:textId="77777777" w:rsidR="0085747A" w:rsidRPr="00EF795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F795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D61D9F" w14:textId="77777777" w:rsidR="0085747A" w:rsidRPr="00EF7950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F7950" w14:paraId="49443736" w14:textId="77777777" w:rsidTr="00B819C8">
        <w:tc>
          <w:tcPr>
            <w:tcW w:w="2694" w:type="dxa"/>
            <w:vAlign w:val="center"/>
          </w:tcPr>
          <w:p w14:paraId="39B580B8" w14:textId="77777777" w:rsidR="0085747A" w:rsidRPr="00EF7950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</w:t>
            </w:r>
            <w:r w:rsidR="0085747A" w:rsidRPr="00EF795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F795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17F5FA" w14:textId="77777777" w:rsidR="0085747A" w:rsidRPr="00EF7950" w:rsidRDefault="00580560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056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F7950" w14:paraId="55D1BC9F" w14:textId="77777777" w:rsidTr="00B819C8">
        <w:tc>
          <w:tcPr>
            <w:tcW w:w="2694" w:type="dxa"/>
            <w:vAlign w:val="center"/>
          </w:tcPr>
          <w:p w14:paraId="5906DFB8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C18329" w14:textId="77777777" w:rsidR="0085747A" w:rsidRPr="00EF7950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F7950" w14:paraId="0677754B" w14:textId="77777777" w:rsidTr="00B819C8">
        <w:tc>
          <w:tcPr>
            <w:tcW w:w="2694" w:type="dxa"/>
            <w:vAlign w:val="center"/>
          </w:tcPr>
          <w:p w14:paraId="6A3DFBFF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F9567A" w14:textId="77777777" w:rsidR="0085747A" w:rsidRPr="00EF7950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F7950" w14:paraId="097D7D96" w14:textId="77777777" w:rsidTr="00B819C8">
        <w:tc>
          <w:tcPr>
            <w:tcW w:w="2694" w:type="dxa"/>
            <w:vAlign w:val="center"/>
          </w:tcPr>
          <w:p w14:paraId="2FDB7219" w14:textId="77777777" w:rsidR="0085747A" w:rsidRPr="00EF795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B4F73C" w14:textId="77777777" w:rsidR="0085747A" w:rsidRPr="00EF7950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EF7950" w14:paraId="01C567CF" w14:textId="77777777" w:rsidTr="00B819C8">
        <w:tc>
          <w:tcPr>
            <w:tcW w:w="2694" w:type="dxa"/>
            <w:vAlign w:val="center"/>
          </w:tcPr>
          <w:p w14:paraId="2E478D3B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01CA95" w14:textId="2E511CA5" w:rsidR="0085747A" w:rsidRPr="00EF7950" w:rsidRDefault="002627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EF7950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EF7950" w14:paraId="1922F5C2" w14:textId="77777777" w:rsidTr="00B819C8">
        <w:tc>
          <w:tcPr>
            <w:tcW w:w="2694" w:type="dxa"/>
            <w:vAlign w:val="center"/>
          </w:tcPr>
          <w:p w14:paraId="0D2C3416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D6F932" w14:textId="2BA873BD" w:rsidR="0085747A" w:rsidRPr="00EF7950" w:rsidRDefault="002627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A265C" w:rsidRPr="00EF795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054A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F7950" w14:paraId="7E83EB3A" w14:textId="77777777" w:rsidTr="00B819C8">
        <w:tc>
          <w:tcPr>
            <w:tcW w:w="2694" w:type="dxa"/>
            <w:vAlign w:val="center"/>
          </w:tcPr>
          <w:p w14:paraId="6D3ACEBE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F7950">
              <w:rPr>
                <w:rFonts w:ascii="Corbel" w:hAnsi="Corbel"/>
                <w:sz w:val="24"/>
                <w:szCs w:val="24"/>
              </w:rPr>
              <w:t>/y</w:t>
            </w:r>
            <w:r w:rsidRPr="00EF795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1A42DE" w14:textId="77777777" w:rsidR="0085747A" w:rsidRPr="00EF7950" w:rsidRDefault="00FE3A93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4 semestr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; rok III, 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5 semestr</w:t>
            </w: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37B5A" w:rsidRPr="00EF7950" w14:paraId="44E2E350" w14:textId="77777777" w:rsidTr="005C6C47">
        <w:tc>
          <w:tcPr>
            <w:tcW w:w="2694" w:type="dxa"/>
            <w:vAlign w:val="center"/>
          </w:tcPr>
          <w:p w14:paraId="25E41332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39C13A35" w14:textId="31B40906" w:rsidR="00437B5A" w:rsidRPr="00EF7950" w:rsidRDefault="008B4BFB" w:rsidP="001918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proofErr w:type="spellStart"/>
            <w:r w:rsidRPr="00E765A9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– metodyczne; przedmiot specjalnościowy</w:t>
            </w:r>
          </w:p>
        </w:tc>
      </w:tr>
      <w:tr w:rsidR="00437B5A" w:rsidRPr="00EF7950" w14:paraId="57DC4DE6" w14:textId="77777777" w:rsidTr="00B819C8">
        <w:tc>
          <w:tcPr>
            <w:tcW w:w="2694" w:type="dxa"/>
            <w:vAlign w:val="center"/>
          </w:tcPr>
          <w:p w14:paraId="4F3748A8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EB31A5" w14:textId="062B0E29" w:rsidR="00437B5A" w:rsidRPr="00EF7950" w:rsidRDefault="00262731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37B5A" w:rsidRPr="00EF7950" w14:paraId="1ED06C69" w14:textId="77777777" w:rsidTr="00B819C8">
        <w:tc>
          <w:tcPr>
            <w:tcW w:w="2694" w:type="dxa"/>
            <w:vAlign w:val="center"/>
          </w:tcPr>
          <w:p w14:paraId="39A54AEB" w14:textId="77777777" w:rsidR="00437B5A" w:rsidRPr="00EF7950" w:rsidRDefault="00437B5A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37F576" w14:textId="77777777" w:rsidR="00437B5A" w:rsidRPr="00EF7950" w:rsidRDefault="00C009F2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437B5A" w:rsidRPr="00EF7950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C009F2" w14:paraId="4E75D4DA" w14:textId="77777777" w:rsidTr="00B819C8">
        <w:tc>
          <w:tcPr>
            <w:tcW w:w="2694" w:type="dxa"/>
            <w:vAlign w:val="center"/>
          </w:tcPr>
          <w:p w14:paraId="3CDBC8FE" w14:textId="77777777" w:rsidR="0085747A" w:rsidRPr="00EF795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BA91BD" w14:textId="77777777" w:rsidR="0085747A" w:rsidRPr="00C009F2" w:rsidRDefault="00C00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nn-NO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37B5A" w:rsidRPr="00C009F2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437B5A" w:rsidRPr="00C009F2">
              <w:rPr>
                <w:rFonts w:ascii="Corbel" w:hAnsi="Corbel"/>
                <w:b w:val="0"/>
                <w:sz w:val="24"/>
                <w:szCs w:val="24"/>
                <w:lang w:val="nn-NO"/>
              </w:rPr>
              <w:t>Marta Uberman, prof. UR</w:t>
            </w:r>
            <w:r w:rsidRPr="00C009F2">
              <w:rPr>
                <w:rFonts w:ascii="Corbel" w:hAnsi="Corbel"/>
                <w:b w:val="0"/>
                <w:sz w:val="24"/>
                <w:szCs w:val="24"/>
                <w:lang w:val="nn-NO"/>
              </w:rPr>
              <w:t xml:space="preserve">, mgr Monika </w:t>
            </w:r>
            <w:r>
              <w:rPr>
                <w:rFonts w:ascii="Corbel" w:hAnsi="Corbel"/>
                <w:b w:val="0"/>
                <w:sz w:val="24"/>
                <w:szCs w:val="24"/>
                <w:lang w:val="nn-NO"/>
              </w:rPr>
              <w:t>Szczygieł-Boczar</w:t>
            </w:r>
          </w:p>
        </w:tc>
      </w:tr>
    </w:tbl>
    <w:p w14:paraId="19739D31" w14:textId="77777777" w:rsidR="0085747A" w:rsidRPr="00EF7950" w:rsidRDefault="0085747A" w:rsidP="003247B2">
      <w:pPr>
        <w:pStyle w:val="Podpunkty"/>
        <w:ind w:left="0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 xml:space="preserve">* </w:t>
      </w:r>
      <w:r w:rsidRPr="00EF7950">
        <w:rPr>
          <w:rFonts w:ascii="Corbel" w:hAnsi="Corbel"/>
          <w:i/>
          <w:sz w:val="24"/>
          <w:szCs w:val="24"/>
        </w:rPr>
        <w:t>-</w:t>
      </w:r>
      <w:r w:rsidR="00B90885" w:rsidRPr="00EF795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7950">
        <w:rPr>
          <w:rFonts w:ascii="Corbel" w:hAnsi="Corbel"/>
          <w:b w:val="0"/>
          <w:sz w:val="24"/>
          <w:szCs w:val="24"/>
        </w:rPr>
        <w:t>e,</w:t>
      </w:r>
      <w:r w:rsidRPr="00EF7950">
        <w:rPr>
          <w:rFonts w:ascii="Corbel" w:hAnsi="Corbel"/>
          <w:i/>
          <w:sz w:val="24"/>
          <w:szCs w:val="24"/>
        </w:rPr>
        <w:t xml:space="preserve"> </w:t>
      </w:r>
      <w:r w:rsidRPr="00EF795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F7950">
        <w:rPr>
          <w:rFonts w:ascii="Corbel" w:hAnsi="Corbel"/>
          <w:b w:val="0"/>
          <w:i/>
          <w:sz w:val="24"/>
          <w:szCs w:val="24"/>
        </w:rPr>
        <w:t>w Jednostce</w:t>
      </w:r>
    </w:p>
    <w:p w14:paraId="03622D28" w14:textId="77777777" w:rsidR="00923D7D" w:rsidRPr="00EF795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6B0E87" w14:textId="77777777" w:rsidR="0085747A" w:rsidRPr="00EF795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1.</w:t>
      </w:r>
      <w:r w:rsidR="00E22FBC" w:rsidRPr="00EF7950">
        <w:rPr>
          <w:rFonts w:ascii="Corbel" w:hAnsi="Corbel"/>
          <w:sz w:val="24"/>
          <w:szCs w:val="24"/>
        </w:rPr>
        <w:t>1</w:t>
      </w:r>
      <w:r w:rsidRPr="00EF795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193751" w14:textId="77777777" w:rsidR="00923D7D" w:rsidRPr="00EF795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913"/>
        <w:gridCol w:w="789"/>
        <w:gridCol w:w="862"/>
        <w:gridCol w:w="802"/>
        <w:gridCol w:w="822"/>
        <w:gridCol w:w="764"/>
        <w:gridCol w:w="949"/>
        <w:gridCol w:w="1187"/>
        <w:gridCol w:w="1507"/>
      </w:tblGrid>
      <w:tr w:rsidR="00015B8F" w:rsidRPr="00EF7950" w14:paraId="302A24C0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C4E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Semestr</w:t>
            </w:r>
          </w:p>
          <w:p w14:paraId="4686BC2B" w14:textId="77777777" w:rsidR="00015B8F" w:rsidRPr="00EF795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(</w:t>
            </w:r>
            <w:r w:rsidR="00363F78" w:rsidRPr="00EF795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A3AD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Wykł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E675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02B3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Konw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71F6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12D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Sem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6EFE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0C04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950">
              <w:rPr>
                <w:rFonts w:ascii="Corbel" w:hAnsi="Corbel"/>
                <w:szCs w:val="24"/>
              </w:rPr>
              <w:t>Prakt</w:t>
            </w:r>
            <w:proofErr w:type="spellEnd"/>
            <w:r w:rsidRPr="00EF795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FE7F" w14:textId="77777777" w:rsidR="00015B8F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3085" w14:textId="77777777" w:rsidR="00015B8F" w:rsidRPr="00EF795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Liczba pkt</w:t>
            </w:r>
            <w:r w:rsidR="00B90885" w:rsidRPr="00EF7950">
              <w:rPr>
                <w:rFonts w:ascii="Corbel" w:hAnsi="Corbel"/>
                <w:b/>
                <w:szCs w:val="24"/>
              </w:rPr>
              <w:t>.</w:t>
            </w:r>
            <w:r w:rsidRPr="00EF795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247B2" w:rsidRPr="00EF7950" w14:paraId="46F310E2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9B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0A99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FD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5ADD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124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060A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7DC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F51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E3FC" w14:textId="49580AD0" w:rsidR="003247B2" w:rsidRPr="00EF7950" w:rsidRDefault="0016657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FEC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3247B2" w:rsidRPr="00EF7950" w14:paraId="0E424EBC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53D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7EE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5230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A3C1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D774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3F0B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462E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FEE2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EDB8" w14:textId="2D074322" w:rsidR="003247B2" w:rsidRPr="00EF7950" w:rsidRDefault="0016657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8438" w14:textId="77777777" w:rsidR="003247B2" w:rsidRPr="00EF7950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950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20D3357A" w14:textId="77777777" w:rsidR="00923D7D" w:rsidRPr="00EF795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B73F1E" w14:textId="77777777" w:rsidR="00923D7D" w:rsidRPr="00EF795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FD4BC6" w14:textId="77777777" w:rsidR="0085747A" w:rsidRPr="00EF795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1.</w:t>
      </w:r>
      <w:r w:rsidR="00E22FBC" w:rsidRPr="00EF7950">
        <w:rPr>
          <w:rFonts w:ascii="Corbel" w:hAnsi="Corbel"/>
          <w:smallCaps w:val="0"/>
          <w:szCs w:val="24"/>
        </w:rPr>
        <w:t>2</w:t>
      </w:r>
      <w:r w:rsidR="00F83B28" w:rsidRPr="00EF7950">
        <w:rPr>
          <w:rFonts w:ascii="Corbel" w:hAnsi="Corbel"/>
          <w:smallCaps w:val="0"/>
          <w:szCs w:val="24"/>
        </w:rPr>
        <w:t>.</w:t>
      </w:r>
      <w:r w:rsidR="00F83B28" w:rsidRPr="00EF7950">
        <w:rPr>
          <w:rFonts w:ascii="Corbel" w:hAnsi="Corbel"/>
          <w:smallCaps w:val="0"/>
          <w:szCs w:val="24"/>
        </w:rPr>
        <w:tab/>
      </w:r>
      <w:r w:rsidRPr="00EF7950">
        <w:rPr>
          <w:rFonts w:ascii="Corbel" w:hAnsi="Corbel"/>
          <w:smallCaps w:val="0"/>
          <w:szCs w:val="24"/>
        </w:rPr>
        <w:t xml:space="preserve">Sposób realizacji zajęć  </w:t>
      </w:r>
    </w:p>
    <w:p w14:paraId="0950B7A9" w14:textId="77777777" w:rsidR="003247B2" w:rsidRPr="00EF7950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eastAsia="MS Gothic" w:hAnsi="Corbel"/>
          <w:b w:val="0"/>
          <w:szCs w:val="24"/>
        </w:rPr>
        <w:sym w:font="Wingdings" w:char="F078"/>
      </w:r>
      <w:r w:rsidRPr="00EF7950">
        <w:rPr>
          <w:rFonts w:ascii="Corbel" w:eastAsia="MS Gothic" w:hAnsi="Corbel"/>
          <w:b w:val="0"/>
          <w:szCs w:val="24"/>
        </w:rPr>
        <w:t xml:space="preserve"> </w:t>
      </w:r>
      <w:r w:rsidRPr="00EF7950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8A281DE" w14:textId="77777777" w:rsidR="003247B2" w:rsidRPr="00EF7950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950">
        <w:rPr>
          <w:rFonts w:ascii="MS Gothic" w:eastAsia="MS Gothic" w:hAnsi="MS Gothic" w:cs="MS Gothic" w:hint="eastAsia"/>
          <w:b w:val="0"/>
          <w:szCs w:val="24"/>
        </w:rPr>
        <w:t>☐</w:t>
      </w:r>
      <w:r w:rsidRPr="00EF79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5D19B0" w14:textId="77777777" w:rsidR="0085747A" w:rsidRPr="00EF795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AF281D" w14:textId="77777777" w:rsidR="003247B2" w:rsidRPr="00EF795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1.3 </w:t>
      </w:r>
      <w:r w:rsidR="00F83B28" w:rsidRPr="00EF7950">
        <w:rPr>
          <w:rFonts w:ascii="Corbel" w:hAnsi="Corbel"/>
          <w:smallCaps w:val="0"/>
          <w:szCs w:val="24"/>
        </w:rPr>
        <w:tab/>
      </w:r>
      <w:r w:rsidRPr="00EF7950">
        <w:rPr>
          <w:rFonts w:ascii="Corbel" w:hAnsi="Corbel"/>
          <w:smallCaps w:val="0"/>
          <w:szCs w:val="24"/>
        </w:rPr>
        <w:t>For</w:t>
      </w:r>
      <w:r w:rsidR="00F153F7" w:rsidRPr="00EF7950">
        <w:rPr>
          <w:rFonts w:ascii="Corbel" w:hAnsi="Corbel"/>
          <w:smallCaps w:val="0"/>
          <w:szCs w:val="24"/>
        </w:rPr>
        <w:t xml:space="preserve">ma zaliczenia przedmiotu: </w:t>
      </w:r>
    </w:p>
    <w:p w14:paraId="25A2BCB3" w14:textId="77777777" w:rsidR="00E22FBC" w:rsidRPr="00EF7950" w:rsidRDefault="003247B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ab/>
      </w:r>
      <w:r w:rsidR="00F153F7" w:rsidRPr="00EF7950">
        <w:rPr>
          <w:rFonts w:ascii="Corbel" w:hAnsi="Corbel"/>
          <w:b w:val="0"/>
          <w:smallCaps w:val="0"/>
          <w:szCs w:val="24"/>
        </w:rPr>
        <w:t xml:space="preserve">zaliczenie </w:t>
      </w:r>
      <w:r w:rsidR="00E22FBC" w:rsidRPr="00EF7950">
        <w:rPr>
          <w:rFonts w:ascii="Corbel" w:hAnsi="Corbel"/>
          <w:b w:val="0"/>
          <w:smallCaps w:val="0"/>
          <w:szCs w:val="24"/>
        </w:rPr>
        <w:t>z oceną</w:t>
      </w:r>
    </w:p>
    <w:p w14:paraId="6F2DE289" w14:textId="77777777" w:rsidR="009C54AE" w:rsidRPr="00EF795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5894DC" w14:textId="77777777" w:rsidR="00E960BB" w:rsidRPr="00EF795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5395C3" w14:textId="77777777" w:rsidR="00E960BB" w:rsidRPr="00EF795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950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950" w14:paraId="078319FC" w14:textId="77777777" w:rsidTr="00745302">
        <w:tc>
          <w:tcPr>
            <w:tcW w:w="9670" w:type="dxa"/>
          </w:tcPr>
          <w:p w14:paraId="1CA52B84" w14:textId="77777777" w:rsidR="0085747A" w:rsidRPr="00EF7950" w:rsidRDefault="00F153F7" w:rsidP="002115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Podstawowa wiedza w zakresie psychologii rozwojowej, pedagogiki specjalnej, m</w:t>
            </w:r>
            <w:r w:rsidR="00211533" w:rsidRPr="00EF7950">
              <w:rPr>
                <w:rFonts w:ascii="Corbel" w:hAnsi="Corbel"/>
                <w:b w:val="0"/>
                <w:smallCaps w:val="0"/>
                <w:szCs w:val="24"/>
              </w:rPr>
              <w:t>edycznych podstaw zaburzeń ze spektrum autyzmu, podstaw psychiatrii.</w:t>
            </w:r>
          </w:p>
        </w:tc>
      </w:tr>
    </w:tbl>
    <w:p w14:paraId="4B888069" w14:textId="77777777" w:rsidR="00153C41" w:rsidRPr="00EF795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B307E5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zCs w:val="24"/>
        </w:rPr>
      </w:pPr>
      <w:r w:rsidRPr="00EF7950">
        <w:rPr>
          <w:rFonts w:ascii="Corbel" w:hAnsi="Corbel"/>
          <w:szCs w:val="24"/>
        </w:rPr>
        <w:t xml:space="preserve">3. cele, efekty uczenia </w:t>
      </w:r>
      <w:proofErr w:type="gramStart"/>
      <w:r w:rsidRPr="00EF7950">
        <w:rPr>
          <w:rFonts w:ascii="Corbel" w:hAnsi="Corbel"/>
          <w:szCs w:val="24"/>
        </w:rPr>
        <w:t>się ,</w:t>
      </w:r>
      <w:proofErr w:type="gramEnd"/>
      <w:r w:rsidRPr="00EF7950">
        <w:rPr>
          <w:rFonts w:ascii="Corbel" w:hAnsi="Corbel"/>
          <w:szCs w:val="24"/>
        </w:rPr>
        <w:t xml:space="preserve"> treści Programowe i stosowane metody Dydaktyczne</w:t>
      </w:r>
    </w:p>
    <w:p w14:paraId="4542CE88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zCs w:val="24"/>
        </w:rPr>
      </w:pPr>
    </w:p>
    <w:p w14:paraId="2EFA184A" w14:textId="77777777" w:rsidR="00EF7950" w:rsidRPr="00EF7950" w:rsidRDefault="00EF7950" w:rsidP="00EF7950">
      <w:pPr>
        <w:pStyle w:val="Podpunkty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3.1 Cele przedmiotu</w:t>
      </w:r>
    </w:p>
    <w:p w14:paraId="4B82A367" w14:textId="77777777" w:rsidR="00EF7950" w:rsidRPr="00EF7950" w:rsidRDefault="00EF7950" w:rsidP="00EF795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F7950" w:rsidRPr="00EF7950" w14:paraId="35DBD0F8" w14:textId="77777777" w:rsidTr="0019152E">
        <w:tc>
          <w:tcPr>
            <w:tcW w:w="851" w:type="dxa"/>
            <w:vAlign w:val="center"/>
          </w:tcPr>
          <w:p w14:paraId="6DC37C0F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F7B3CE3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Zapoznanie z podstawowymi problemami arteterapii.</w:t>
            </w:r>
          </w:p>
        </w:tc>
      </w:tr>
      <w:tr w:rsidR="00EF7950" w:rsidRPr="00EF7950" w14:paraId="1AE691A5" w14:textId="77777777" w:rsidTr="0019152E">
        <w:tc>
          <w:tcPr>
            <w:tcW w:w="851" w:type="dxa"/>
            <w:vAlign w:val="center"/>
          </w:tcPr>
          <w:p w14:paraId="4CEC815A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282B2992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>Kształtowanie umiejętności warsztatowych w zakresie technik plastycznych oraz rękodzielniczych stosowanych w arteterapii osób z zaburzeniami ze spektrum autyzmu.</w:t>
            </w:r>
          </w:p>
        </w:tc>
      </w:tr>
      <w:tr w:rsidR="00EF7950" w:rsidRPr="00EF7950" w14:paraId="69659C78" w14:textId="77777777" w:rsidTr="0019152E">
        <w:tc>
          <w:tcPr>
            <w:tcW w:w="851" w:type="dxa"/>
            <w:vAlign w:val="center"/>
          </w:tcPr>
          <w:p w14:paraId="1A6E24FC" w14:textId="77777777" w:rsidR="00EF7950" w:rsidRPr="00EF7950" w:rsidRDefault="00EF7950" w:rsidP="001915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8D9A50" w14:textId="77777777" w:rsidR="00EF7950" w:rsidRPr="00EF7950" w:rsidRDefault="00EF7950" w:rsidP="001915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Uświadomienie konieczności profesjonalnej opieki </w:t>
            </w:r>
            <w:proofErr w:type="spellStart"/>
            <w:r w:rsidRPr="00EF7950">
              <w:rPr>
                <w:rFonts w:ascii="Corbel" w:hAnsi="Corbel"/>
                <w:b w:val="0"/>
                <w:sz w:val="24"/>
                <w:szCs w:val="24"/>
              </w:rPr>
              <w:t>arteterapeutycznej</w:t>
            </w:r>
            <w:proofErr w:type="spellEnd"/>
            <w:r w:rsidRPr="00EF7950">
              <w:rPr>
                <w:rFonts w:ascii="Corbel" w:hAnsi="Corbel"/>
                <w:b w:val="0"/>
                <w:sz w:val="24"/>
                <w:szCs w:val="24"/>
              </w:rPr>
              <w:t xml:space="preserve"> nad osobami z zaburzeniami ze spektrum autyzmu.</w:t>
            </w:r>
          </w:p>
        </w:tc>
      </w:tr>
    </w:tbl>
    <w:p w14:paraId="7A308447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4F8C15" w14:textId="77777777" w:rsidR="00EF7950" w:rsidRDefault="00EF7950" w:rsidP="00EF795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>3.2 Efekty uczenia się dla przedmiotu</w:t>
      </w:r>
      <w:r w:rsidRPr="00EF7950">
        <w:rPr>
          <w:rFonts w:ascii="Corbel" w:hAnsi="Corbel"/>
          <w:sz w:val="24"/>
          <w:szCs w:val="24"/>
        </w:rPr>
        <w:t xml:space="preserve"> </w:t>
      </w:r>
    </w:p>
    <w:p w14:paraId="5BA461CA" w14:textId="77777777" w:rsidR="003C3ED6" w:rsidRPr="00EF7950" w:rsidRDefault="003C3ED6" w:rsidP="00EF795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B4BFB" w:rsidRPr="00E765A9" w14:paraId="32208165" w14:textId="77777777" w:rsidTr="00FD51A5">
        <w:tc>
          <w:tcPr>
            <w:tcW w:w="1447" w:type="dxa"/>
            <w:vAlign w:val="center"/>
          </w:tcPr>
          <w:p w14:paraId="5C0A85AA" w14:textId="77777777" w:rsidR="008B4BFB" w:rsidRPr="00E765A9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847395"/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08" w:type="dxa"/>
            <w:vAlign w:val="center"/>
          </w:tcPr>
          <w:p w14:paraId="1AB6C32C" w14:textId="77777777" w:rsidR="008B4BFB" w:rsidRPr="00E765A9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06A1E7C" w14:textId="77777777" w:rsidR="008B4BFB" w:rsidRPr="00E765A9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4BFB" w:rsidRPr="00E765A9" w14:paraId="62BD2D81" w14:textId="77777777" w:rsidTr="00FD51A5">
        <w:tc>
          <w:tcPr>
            <w:tcW w:w="1447" w:type="dxa"/>
          </w:tcPr>
          <w:p w14:paraId="2410CD65" w14:textId="77777777" w:rsidR="008B4BFB" w:rsidRPr="00E765A9" w:rsidRDefault="008B4BFB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33A45D08" w14:textId="77777777" w:rsidR="008B4BFB" w:rsidRPr="008346D2" w:rsidRDefault="008B4BFB" w:rsidP="00FD51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wiedzy student zna i rozumie:</w:t>
            </w:r>
          </w:p>
          <w:p w14:paraId="4391BE5E" w14:textId="77777777" w:rsidR="008B4BFB" w:rsidRPr="008346D2" w:rsidRDefault="008B4BFB" w:rsidP="00FD51A5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</w:t>
            </w:r>
            <w:proofErr w:type="spellStart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4940FA68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5CD354F3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  <w:p w14:paraId="326EE112" w14:textId="77777777" w:rsidR="008B4BFB" w:rsidRPr="00E765A9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8B4BFB" w:rsidRPr="00E765A9" w14:paraId="0AAEEDFB" w14:textId="77777777" w:rsidTr="00FD51A5">
        <w:tc>
          <w:tcPr>
            <w:tcW w:w="1447" w:type="dxa"/>
          </w:tcPr>
          <w:p w14:paraId="0E879006" w14:textId="77777777" w:rsidR="008B4BFB" w:rsidRPr="00E765A9" w:rsidRDefault="008B4BFB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01ACE7B6" w14:textId="77777777" w:rsidR="008B4BFB" w:rsidRPr="008346D2" w:rsidRDefault="008B4BFB" w:rsidP="00FD51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umiejętności student potrafi:</w:t>
            </w:r>
          </w:p>
          <w:p w14:paraId="6141E710" w14:textId="77777777" w:rsidR="008B4BFB" w:rsidRPr="008346D2" w:rsidRDefault="008B4BFB" w:rsidP="00FD51A5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metodyką wczesnego wspomagania rozwoju dziecka z zaburzeniami ze </w:t>
            </w:r>
            <w:proofErr w:type="spellStart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aspektrum</w:t>
            </w:r>
            <w:proofErr w:type="spellEnd"/>
            <w:r w:rsidRPr="008346D2">
              <w:rPr>
                <w:rFonts w:ascii="Corbel" w:hAnsi="Corbel"/>
                <w:b w:val="0"/>
                <w:smallCaps w:val="0"/>
                <w:szCs w:val="24"/>
              </w:rPr>
              <w:t xml:space="preserve"> autyzmu; planować, realizować i interpretować wielospecjalistyczną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</w:t>
            </w:r>
            <w:proofErr w:type="spellStart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neurorozwojowymi</w:t>
            </w:r>
            <w:proofErr w:type="spellEnd"/>
            <w:r w:rsidRPr="008346D2">
              <w:rPr>
                <w:rFonts w:ascii="Corbel" w:hAnsi="Corbel"/>
                <w:b w:val="0"/>
                <w:smallCaps w:val="0"/>
                <w:szCs w:val="24"/>
              </w:rPr>
              <w:t>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384A48A0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D0FD9E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9E418F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45D667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 U2</w:t>
            </w:r>
          </w:p>
          <w:p w14:paraId="0C3F03E4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6884E677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4D8A5C9D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500FD6C4" w14:textId="77777777" w:rsidR="008B4BFB" w:rsidRPr="00E765A9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B4BFB" w:rsidRPr="00E765A9" w14:paraId="7A6FCCCD" w14:textId="77777777" w:rsidTr="00FD51A5">
        <w:tc>
          <w:tcPr>
            <w:tcW w:w="1447" w:type="dxa"/>
          </w:tcPr>
          <w:p w14:paraId="73EC6250" w14:textId="77777777" w:rsidR="008B4BFB" w:rsidRPr="00E765A9" w:rsidRDefault="008B4BFB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208" w:type="dxa"/>
          </w:tcPr>
          <w:p w14:paraId="4E8496BD" w14:textId="77777777" w:rsidR="008B4BFB" w:rsidRPr="008346D2" w:rsidRDefault="008B4BFB" w:rsidP="00FD51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kompetencji społecznych student jest gotów do:</w:t>
            </w:r>
          </w:p>
          <w:p w14:paraId="4F97BE48" w14:textId="77777777" w:rsidR="008B4BFB" w:rsidRPr="008346D2" w:rsidRDefault="008B4BFB" w:rsidP="00FD51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0B6BA009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3AE71E82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  <w:proofErr w:type="gramEnd"/>
          </w:p>
          <w:p w14:paraId="4F8A45A1" w14:textId="77777777" w:rsidR="008B4BFB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69E1A9E" w14:textId="77777777" w:rsidR="008B4BFB" w:rsidRPr="00E765A9" w:rsidRDefault="008B4BFB" w:rsidP="00FD51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bookmarkEnd w:id="0"/>
    <w:p w14:paraId="62093401" w14:textId="77777777" w:rsidR="006B164C" w:rsidRPr="00EF7950" w:rsidRDefault="006B164C" w:rsidP="006B164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3.3 Treści programowe </w:t>
      </w:r>
      <w:r w:rsidRPr="00EF7950">
        <w:rPr>
          <w:rFonts w:ascii="Corbel" w:hAnsi="Corbel"/>
          <w:sz w:val="24"/>
          <w:szCs w:val="24"/>
        </w:rPr>
        <w:t xml:space="preserve">  </w:t>
      </w:r>
    </w:p>
    <w:p w14:paraId="161CF583" w14:textId="77777777" w:rsidR="006B164C" w:rsidRPr="00EF7950" w:rsidRDefault="006B164C" w:rsidP="006B164C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7950">
        <w:rPr>
          <w:rFonts w:ascii="Corbel" w:hAnsi="Corbel"/>
          <w:sz w:val="24"/>
          <w:szCs w:val="24"/>
        </w:rPr>
        <w:t>Problematyka wykładu - nie dotyczy</w:t>
      </w:r>
    </w:p>
    <w:p w14:paraId="30BDD7DF" w14:textId="77777777" w:rsidR="00EF7950" w:rsidRPr="00EF7950" w:rsidRDefault="00EF7950" w:rsidP="00EF7950">
      <w:pPr>
        <w:spacing w:after="0" w:line="240" w:lineRule="auto"/>
        <w:rPr>
          <w:rFonts w:ascii="Corbel" w:hAnsi="Corbel"/>
          <w:sz w:val="24"/>
          <w:szCs w:val="24"/>
        </w:rPr>
      </w:pPr>
    </w:p>
    <w:p w14:paraId="2EA7057A" w14:textId="6A694E01" w:rsidR="00EF7950" w:rsidRPr="006B164C" w:rsidRDefault="00EF7950" w:rsidP="006B164C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B164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889EE5D" w14:textId="77777777" w:rsidR="00EF7950" w:rsidRPr="00EF7950" w:rsidRDefault="00EF7950" w:rsidP="00EF795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F7950" w:rsidRPr="00EF7950" w14:paraId="59A64410" w14:textId="77777777" w:rsidTr="00E32300">
        <w:tc>
          <w:tcPr>
            <w:tcW w:w="9639" w:type="dxa"/>
          </w:tcPr>
          <w:p w14:paraId="3E8A45D8" w14:textId="77777777" w:rsidR="00EF7950" w:rsidRPr="00EF7950" w:rsidRDefault="00EF7950" w:rsidP="00E323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F7950" w:rsidRPr="00EF7950" w14:paraId="13337A8F" w14:textId="77777777" w:rsidTr="00E32300">
        <w:tc>
          <w:tcPr>
            <w:tcW w:w="9639" w:type="dxa"/>
          </w:tcPr>
          <w:p w14:paraId="5A8DF66C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Podstawowe problemy </w:t>
            </w:r>
            <w:proofErr w:type="gramStart"/>
            <w:r w:rsidRPr="00EF7950">
              <w:rPr>
                <w:rFonts w:ascii="Corbel" w:hAnsi="Corbel"/>
                <w:sz w:val="24"/>
                <w:szCs w:val="24"/>
              </w:rPr>
              <w:t>arteterapii  -</w:t>
            </w:r>
            <w:proofErr w:type="gramEnd"/>
            <w:r w:rsidRPr="00EF7950">
              <w:rPr>
                <w:rFonts w:ascii="Corbel" w:hAnsi="Corbel"/>
                <w:sz w:val="24"/>
                <w:szCs w:val="24"/>
              </w:rPr>
              <w:t xml:space="preserve"> pojęcia, podstawy teoretyczne i warsztatowe. Zasady </w:t>
            </w:r>
            <w:proofErr w:type="gramStart"/>
            <w:r w:rsidRPr="00EF7950">
              <w:rPr>
                <w:rFonts w:ascii="Corbel" w:hAnsi="Corbel"/>
                <w:sz w:val="24"/>
                <w:szCs w:val="24"/>
              </w:rPr>
              <w:t>planowania  pracy</w:t>
            </w:r>
            <w:proofErr w:type="gramEnd"/>
            <w:r w:rsidRPr="00EF7950">
              <w:rPr>
                <w:rFonts w:ascii="Corbel" w:hAnsi="Corbel"/>
                <w:sz w:val="24"/>
                <w:szCs w:val="24"/>
              </w:rPr>
              <w:t xml:space="preserve"> terapeutycznej. </w:t>
            </w:r>
          </w:p>
        </w:tc>
      </w:tr>
      <w:tr w:rsidR="00EF7950" w:rsidRPr="00EF7950" w14:paraId="21FA0D5E" w14:textId="77777777" w:rsidTr="00E32300">
        <w:tc>
          <w:tcPr>
            <w:tcW w:w="9639" w:type="dxa"/>
          </w:tcPr>
          <w:p w14:paraId="38F173F3" w14:textId="10AC0DAF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Współtworzenie – </w:t>
            </w:r>
            <w:proofErr w:type="gramStart"/>
            <w:r w:rsidRPr="00EF7950">
              <w:rPr>
                <w:rFonts w:ascii="Corbel" w:hAnsi="Corbel"/>
                <w:sz w:val="24"/>
                <w:szCs w:val="24"/>
              </w:rPr>
              <w:t>warsztat  plastyczny</w:t>
            </w:r>
            <w:proofErr w:type="gramEnd"/>
            <w:r w:rsidRPr="00EF7950">
              <w:rPr>
                <w:rFonts w:ascii="Corbel" w:hAnsi="Corbel"/>
                <w:sz w:val="24"/>
                <w:szCs w:val="24"/>
              </w:rPr>
              <w:t xml:space="preserve">. Praktyka oddziaływań </w:t>
            </w: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arteterapeutycznych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z zastosowaniem kreacji plastycznej.</w:t>
            </w:r>
            <w:r w:rsidR="003668D0">
              <w:rPr>
                <w:rFonts w:ascii="Corbel" w:hAnsi="Corbel"/>
                <w:sz w:val="24"/>
                <w:szCs w:val="24"/>
              </w:rPr>
              <w:t xml:space="preserve"> </w:t>
            </w:r>
            <w:r w:rsidR="006858C4">
              <w:rPr>
                <w:rFonts w:ascii="Corbel" w:hAnsi="Corbel"/>
                <w:szCs w:val="24"/>
              </w:rPr>
              <w:t>Z</w:t>
            </w:r>
            <w:r w:rsidR="003668D0" w:rsidRPr="008346D2">
              <w:rPr>
                <w:rFonts w:ascii="Corbel" w:hAnsi="Corbel"/>
                <w:szCs w:val="24"/>
              </w:rPr>
              <w:t>asady planowania pracy dydaktyczno-wychowawczej i terapeutycznej z dziećmi i młodzieżą z zaburzeniami ze spektrum autyzmu</w:t>
            </w:r>
            <w:r w:rsidR="003668D0">
              <w:rPr>
                <w:rFonts w:ascii="Corbel" w:hAnsi="Corbel"/>
                <w:szCs w:val="24"/>
              </w:rPr>
              <w:t>.</w:t>
            </w:r>
          </w:p>
        </w:tc>
      </w:tr>
      <w:tr w:rsidR="00EF7950" w:rsidRPr="00EF7950" w14:paraId="6AFED625" w14:textId="77777777" w:rsidTr="00E32300">
        <w:tc>
          <w:tcPr>
            <w:tcW w:w="9639" w:type="dxa"/>
          </w:tcPr>
          <w:p w14:paraId="10DF8BB2" w14:textId="68ED1D99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Pikturoterapia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– techniki malarskie: malowanie klejówką, temperą, akrylami na różnych materiałach (papier, tektura, makulatura, materiały przyrodnicze, recyklingowe), malowanie palcami.</w:t>
            </w:r>
            <w:r w:rsidR="003668D0">
              <w:rPr>
                <w:rFonts w:ascii="Corbel" w:hAnsi="Corbel"/>
                <w:sz w:val="24"/>
                <w:szCs w:val="24"/>
              </w:rPr>
              <w:t xml:space="preserve"> </w:t>
            </w:r>
            <w:r w:rsidR="003668D0">
              <w:rPr>
                <w:rFonts w:ascii="Corbel" w:hAnsi="Corbel"/>
                <w:szCs w:val="24"/>
              </w:rPr>
              <w:t>R</w:t>
            </w:r>
            <w:r w:rsidR="003668D0" w:rsidRPr="008346D2">
              <w:rPr>
                <w:rFonts w:ascii="Corbel" w:hAnsi="Corbel"/>
                <w:szCs w:val="24"/>
              </w:rPr>
              <w:t>ol</w:t>
            </w:r>
            <w:r w:rsidR="003668D0">
              <w:rPr>
                <w:rFonts w:ascii="Corbel" w:hAnsi="Corbel"/>
                <w:szCs w:val="24"/>
              </w:rPr>
              <w:t>a</w:t>
            </w:r>
            <w:r w:rsidR="003668D0" w:rsidRPr="008346D2">
              <w:rPr>
                <w:rFonts w:ascii="Corbel" w:hAnsi="Corbel"/>
                <w:szCs w:val="24"/>
              </w:rPr>
              <w:t xml:space="preserve"> zajęć specjalistycznych i wszechstronn</w:t>
            </w:r>
            <w:r w:rsidR="003668D0">
              <w:rPr>
                <w:rFonts w:ascii="Corbel" w:hAnsi="Corbel"/>
                <w:szCs w:val="24"/>
              </w:rPr>
              <w:t>a</w:t>
            </w:r>
            <w:r w:rsidR="003668D0" w:rsidRPr="008346D2">
              <w:rPr>
                <w:rFonts w:ascii="Corbel" w:hAnsi="Corbel"/>
                <w:szCs w:val="24"/>
              </w:rPr>
              <w:t xml:space="preserve"> interdyscyplinarn</w:t>
            </w:r>
            <w:r w:rsidR="003668D0">
              <w:rPr>
                <w:rFonts w:ascii="Corbel" w:hAnsi="Corbel"/>
                <w:szCs w:val="24"/>
              </w:rPr>
              <w:t>a</w:t>
            </w:r>
            <w:r w:rsidR="003668D0" w:rsidRPr="008346D2">
              <w:rPr>
                <w:rFonts w:ascii="Corbel" w:hAnsi="Corbel"/>
                <w:szCs w:val="24"/>
              </w:rPr>
              <w:t xml:space="preserve"> rehabilitacj</w:t>
            </w:r>
            <w:r w:rsidR="003668D0">
              <w:rPr>
                <w:rFonts w:ascii="Corbel" w:hAnsi="Corbel"/>
                <w:szCs w:val="24"/>
              </w:rPr>
              <w:t xml:space="preserve">a </w:t>
            </w:r>
            <w:r w:rsidR="003668D0" w:rsidRPr="008346D2">
              <w:rPr>
                <w:rFonts w:ascii="Corbel" w:hAnsi="Corbel"/>
                <w:szCs w:val="24"/>
              </w:rPr>
              <w:t>ucznia z zaburzeniami ze spektrum autyzmu</w:t>
            </w:r>
            <w:r w:rsidR="006858C4">
              <w:rPr>
                <w:rFonts w:ascii="Corbel" w:hAnsi="Corbel"/>
                <w:szCs w:val="24"/>
              </w:rPr>
              <w:t>.</w:t>
            </w:r>
          </w:p>
        </w:tc>
      </w:tr>
      <w:tr w:rsidR="00EF7950" w:rsidRPr="00EF7950" w14:paraId="0189B16A" w14:textId="77777777" w:rsidTr="00E32300">
        <w:tc>
          <w:tcPr>
            <w:tcW w:w="9639" w:type="dxa"/>
          </w:tcPr>
          <w:p w14:paraId="4D6A4945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Grafikoterapia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– techniki rysunkowe (mandale, kolorowanki), techniki graficzne – stemplowanie, kalkowanie).</w:t>
            </w:r>
          </w:p>
        </w:tc>
      </w:tr>
      <w:tr w:rsidR="00EF7950" w:rsidRPr="00EF7950" w14:paraId="1DD7D698" w14:textId="77777777" w:rsidTr="00E32300">
        <w:tc>
          <w:tcPr>
            <w:tcW w:w="9639" w:type="dxa"/>
          </w:tcPr>
          <w:p w14:paraId="1A67DEB7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Skulpturoterapia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– techniki lepienia, modelowania, formowania z różnych materiałów plastycznych, przyrodniczych, papierniczych, lepienie w glince, plastelinie, modelinie, zabawy piaskiem kinestetycznym.</w:t>
            </w:r>
          </w:p>
        </w:tc>
      </w:tr>
      <w:tr w:rsidR="00EF7950" w:rsidRPr="00EF7950" w14:paraId="2EF8EB1D" w14:textId="77777777" w:rsidTr="00E32300">
        <w:tc>
          <w:tcPr>
            <w:tcW w:w="9639" w:type="dxa"/>
          </w:tcPr>
          <w:p w14:paraId="7C504877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Papieroplastyka</w:t>
            </w:r>
          </w:p>
        </w:tc>
      </w:tr>
      <w:tr w:rsidR="00EF7950" w:rsidRPr="00EF7950" w14:paraId="7903A990" w14:textId="77777777" w:rsidTr="00E32300">
        <w:tc>
          <w:tcPr>
            <w:tcW w:w="9639" w:type="dxa"/>
          </w:tcPr>
          <w:p w14:paraId="1E608CBB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Techniki rękodzieła artystycznego: wyszywanie, dzierganie na szydełku (wzory podstawowe).</w:t>
            </w:r>
          </w:p>
        </w:tc>
      </w:tr>
      <w:tr w:rsidR="00EF7950" w:rsidRPr="00EF7950" w14:paraId="6547A5FA" w14:textId="77777777" w:rsidTr="00E32300">
        <w:tc>
          <w:tcPr>
            <w:tcW w:w="9639" w:type="dxa"/>
          </w:tcPr>
          <w:p w14:paraId="1C8CEC08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Techniki rękodzieła artystycznego: </w:t>
            </w:r>
            <w:proofErr w:type="spellStart"/>
            <w:proofErr w:type="gramStart"/>
            <w:r w:rsidRPr="00EF7950">
              <w:rPr>
                <w:rFonts w:ascii="Corbel" w:hAnsi="Corbel"/>
                <w:sz w:val="24"/>
                <w:szCs w:val="24"/>
              </w:rPr>
              <w:t>bibułkarstwo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EF7950" w:rsidRPr="00EF7950" w14:paraId="7C474091" w14:textId="77777777" w:rsidTr="00E32300">
        <w:tc>
          <w:tcPr>
            <w:tcW w:w="9639" w:type="dxa"/>
          </w:tcPr>
          <w:p w14:paraId="08B75512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Techniki rękodzieła artystycznego: wiklina papierowa (podstawowe wzory).</w:t>
            </w:r>
          </w:p>
        </w:tc>
      </w:tr>
      <w:tr w:rsidR="00EF7950" w:rsidRPr="00EF7950" w14:paraId="0D8DB06C" w14:textId="77777777" w:rsidTr="00E32300">
        <w:tc>
          <w:tcPr>
            <w:tcW w:w="9639" w:type="dxa"/>
          </w:tcPr>
          <w:p w14:paraId="5485013F" w14:textId="77777777" w:rsidR="00EF7950" w:rsidRPr="00EF7950" w:rsidRDefault="00EF7950" w:rsidP="00E32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Projekt zajęć </w:t>
            </w:r>
            <w:proofErr w:type="spellStart"/>
            <w:proofErr w:type="gramStart"/>
            <w:r w:rsidRPr="00EF7950">
              <w:rPr>
                <w:rFonts w:ascii="Corbel" w:hAnsi="Corbel"/>
                <w:sz w:val="24"/>
                <w:szCs w:val="24"/>
              </w:rPr>
              <w:t>arteterapeutycznych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 xml:space="preserve"> ,</w:t>
            </w:r>
            <w:proofErr w:type="gramEnd"/>
            <w:r w:rsidRPr="00EF7950">
              <w:rPr>
                <w:rFonts w:ascii="Corbel" w:hAnsi="Corbel"/>
                <w:sz w:val="24"/>
                <w:szCs w:val="24"/>
              </w:rPr>
              <w:t xml:space="preserve"> przygotowanie, realizacja, prezentacja.</w:t>
            </w:r>
          </w:p>
        </w:tc>
      </w:tr>
    </w:tbl>
    <w:p w14:paraId="39DD29C1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97AA5A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lastRenderedPageBreak/>
        <w:t>3.4 Metody dydaktyczne</w:t>
      </w:r>
      <w:r w:rsidRPr="00EF7950">
        <w:rPr>
          <w:rFonts w:ascii="Corbel" w:hAnsi="Corbel"/>
          <w:b w:val="0"/>
          <w:smallCaps w:val="0"/>
          <w:szCs w:val="24"/>
        </w:rPr>
        <w:t xml:space="preserve"> </w:t>
      </w:r>
    </w:p>
    <w:p w14:paraId="796F2558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89B7A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b w:val="0"/>
          <w:smallCaps w:val="0"/>
          <w:szCs w:val="24"/>
        </w:rPr>
        <w:t>Warsztaty ćwiczenia praktyczne, praca w grupach, praca indywidualna, dyskusja.</w:t>
      </w:r>
    </w:p>
    <w:p w14:paraId="5771708F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F8049A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4. METODY I KRYTERIA OCENY </w:t>
      </w:r>
    </w:p>
    <w:p w14:paraId="06D55BF2" w14:textId="77777777" w:rsidR="00EF7950" w:rsidRPr="00EF7950" w:rsidRDefault="00EF7950" w:rsidP="00EF795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34F7C7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4.1 Sposoby weryfikacji efektów uczenia się</w:t>
      </w:r>
    </w:p>
    <w:p w14:paraId="05127539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EF7950" w:rsidRPr="00EF7950" w14:paraId="795789E4" w14:textId="77777777" w:rsidTr="00E32300">
        <w:tc>
          <w:tcPr>
            <w:tcW w:w="1985" w:type="dxa"/>
            <w:vAlign w:val="center"/>
          </w:tcPr>
          <w:p w14:paraId="3027BCB6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F7F6403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52CB562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3758D4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F7950" w:rsidRPr="00EF7950" w14:paraId="32FD738C" w14:textId="77777777" w:rsidTr="00E32300">
        <w:tc>
          <w:tcPr>
            <w:tcW w:w="1985" w:type="dxa"/>
          </w:tcPr>
          <w:p w14:paraId="2E51D79B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9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95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4C91ED1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praktyczne, </w:t>
            </w:r>
            <w:proofErr w:type="gram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 w</w:t>
            </w:r>
            <w:proofErr w:type="gram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trakcie zajęć</w:t>
            </w:r>
          </w:p>
        </w:tc>
        <w:tc>
          <w:tcPr>
            <w:tcW w:w="2126" w:type="dxa"/>
          </w:tcPr>
          <w:p w14:paraId="02AFF2AC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F7950" w:rsidRPr="00EF7950" w14:paraId="5F4ADDCB" w14:textId="77777777" w:rsidTr="00E32300">
        <w:tc>
          <w:tcPr>
            <w:tcW w:w="1985" w:type="dxa"/>
          </w:tcPr>
          <w:p w14:paraId="40468B24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54C748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praktyczne, </w:t>
            </w:r>
            <w:proofErr w:type="gram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 w</w:t>
            </w:r>
            <w:proofErr w:type="gram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trakcie zajęć</w:t>
            </w:r>
          </w:p>
        </w:tc>
        <w:tc>
          <w:tcPr>
            <w:tcW w:w="2126" w:type="dxa"/>
          </w:tcPr>
          <w:p w14:paraId="686E01E0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F7950" w:rsidRPr="00EF7950" w14:paraId="42422EDF" w14:textId="77777777" w:rsidTr="00E32300">
        <w:tc>
          <w:tcPr>
            <w:tcW w:w="1985" w:type="dxa"/>
          </w:tcPr>
          <w:p w14:paraId="562B9268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09C7B91" w14:textId="77777777" w:rsidR="00EF7950" w:rsidRPr="00EF7950" w:rsidRDefault="00EF7950" w:rsidP="00E32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praktyczne, </w:t>
            </w:r>
            <w:proofErr w:type="gram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 w</w:t>
            </w:r>
            <w:proofErr w:type="gram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trakcie zajęć</w:t>
            </w:r>
          </w:p>
        </w:tc>
        <w:tc>
          <w:tcPr>
            <w:tcW w:w="2126" w:type="dxa"/>
          </w:tcPr>
          <w:p w14:paraId="6E3D5712" w14:textId="77777777" w:rsidR="00EF7950" w:rsidRPr="00EF7950" w:rsidRDefault="00EF7950" w:rsidP="00E323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950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0CF90F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B51F9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94486AB" w14:textId="77777777" w:rsidR="00EF7950" w:rsidRPr="00EF7950" w:rsidRDefault="00EF7950" w:rsidP="00EF795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F7950" w:rsidRPr="00EF7950" w14:paraId="7F12803F" w14:textId="77777777" w:rsidTr="00E32300">
        <w:tc>
          <w:tcPr>
            <w:tcW w:w="9670" w:type="dxa"/>
          </w:tcPr>
          <w:p w14:paraId="24EEFAA6" w14:textId="77777777" w:rsidR="00EF7950" w:rsidRPr="00EF7950" w:rsidRDefault="00EF7950" w:rsidP="00E323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aktywność i zaangażowanie podczas zajęć, pozytywna ocena z realizacji wszystkich ćwiczeń praktycznych, </w:t>
            </w:r>
          </w:p>
        </w:tc>
      </w:tr>
    </w:tbl>
    <w:p w14:paraId="03CEE5A1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4C04F7" w14:textId="77777777" w:rsidR="0085747A" w:rsidRPr="00EF795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674968" w14:textId="77777777" w:rsidR="00EF7950" w:rsidRPr="00EF7950" w:rsidRDefault="00EF7950" w:rsidP="00EF79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5. CAŁKOWITY NAKŁAD PRACY STUDENTA POTRZEBNY DO OSIĄGNIĘCIA </w:t>
      </w:r>
    </w:p>
    <w:p w14:paraId="4377CDCF" w14:textId="77777777" w:rsidR="00EF7950" w:rsidRPr="00EF7950" w:rsidRDefault="00EF7950" w:rsidP="00EF795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950">
        <w:rPr>
          <w:rFonts w:ascii="Corbel" w:hAnsi="Corbel"/>
          <w:b/>
          <w:sz w:val="24"/>
          <w:szCs w:val="24"/>
        </w:rPr>
        <w:t xml:space="preserve">ZAŁOŻONYCH EFEKTÓW W GODZINACH ORAZ PUNKTACH ECTS </w:t>
      </w:r>
    </w:p>
    <w:p w14:paraId="661F4C6C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EF7950" w:rsidRPr="00EF7950" w14:paraId="5A9B345E" w14:textId="77777777" w:rsidTr="00262731">
        <w:tc>
          <w:tcPr>
            <w:tcW w:w="4903" w:type="dxa"/>
            <w:vAlign w:val="center"/>
          </w:tcPr>
          <w:p w14:paraId="59C3BD59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7" w:type="dxa"/>
            <w:vAlign w:val="center"/>
          </w:tcPr>
          <w:p w14:paraId="4543F1A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F7950" w:rsidRPr="00EF7950" w14:paraId="4C0C6948" w14:textId="77777777" w:rsidTr="00262731">
        <w:tc>
          <w:tcPr>
            <w:tcW w:w="4903" w:type="dxa"/>
          </w:tcPr>
          <w:p w14:paraId="0F34CEAC" w14:textId="77777777" w:rsidR="00EF7950" w:rsidRPr="00EF7950" w:rsidRDefault="00EF7950" w:rsidP="00EE3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</w:tcPr>
          <w:p w14:paraId="77E94BC3" w14:textId="3771B8BF" w:rsidR="00EF7950" w:rsidRPr="00EF7950" w:rsidRDefault="00166577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F7950" w:rsidRPr="00EF7950" w14:paraId="2EFE42C1" w14:textId="77777777" w:rsidTr="00262731">
        <w:tc>
          <w:tcPr>
            <w:tcW w:w="4903" w:type="dxa"/>
          </w:tcPr>
          <w:p w14:paraId="26195D5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F79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F7950">
              <w:rPr>
                <w:rFonts w:ascii="Corbel" w:hAnsi="Corbel"/>
                <w:sz w:val="24"/>
                <w:szCs w:val="24"/>
              </w:rPr>
              <w:t>:</w:t>
            </w:r>
          </w:p>
          <w:p w14:paraId="361F58B5" w14:textId="34C9B7B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- </w:t>
            </w:r>
            <w:r w:rsidR="00166577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6B9AD9C3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</w:p>
          <w:p w14:paraId="2EA10F05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- przygotowanie scenariusza</w:t>
            </w:r>
          </w:p>
        </w:tc>
        <w:tc>
          <w:tcPr>
            <w:tcW w:w="4617" w:type="dxa"/>
          </w:tcPr>
          <w:p w14:paraId="73C9EBFC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46F1317" w14:textId="4EF11226" w:rsidR="00EF7950" w:rsidRPr="00EF7950" w:rsidRDefault="00166577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62731">
              <w:rPr>
                <w:rFonts w:ascii="Corbel" w:hAnsi="Corbel"/>
                <w:sz w:val="24"/>
                <w:szCs w:val="24"/>
              </w:rPr>
              <w:t>2</w:t>
            </w:r>
          </w:p>
          <w:p w14:paraId="543C2C9A" w14:textId="332F2B74" w:rsidR="00EF7950" w:rsidRPr="00EF7950" w:rsidRDefault="00166577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14:paraId="2387E238" w14:textId="7F30AD23" w:rsidR="00EF7950" w:rsidRPr="00EF7950" w:rsidRDefault="00166577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EF7950" w:rsidRPr="00EF7950" w14:paraId="2985129B" w14:textId="77777777" w:rsidTr="00262731">
        <w:tc>
          <w:tcPr>
            <w:tcW w:w="4903" w:type="dxa"/>
          </w:tcPr>
          <w:p w14:paraId="6B53B9BB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</w:tcPr>
          <w:p w14:paraId="0609300D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95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F7950" w:rsidRPr="00EF7950" w14:paraId="30D878F1" w14:textId="77777777" w:rsidTr="00262731">
        <w:tc>
          <w:tcPr>
            <w:tcW w:w="4903" w:type="dxa"/>
          </w:tcPr>
          <w:p w14:paraId="71277A67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14:paraId="128FC72B" w14:textId="77777777" w:rsidR="00EF7950" w:rsidRPr="00EF7950" w:rsidRDefault="00EF7950" w:rsidP="00B321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950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7BA4717D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F795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A2D499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C2EC16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>6. PRAKTYKI ZAWODOWE W RAMACH PRZEDMIOTU</w:t>
      </w:r>
    </w:p>
    <w:p w14:paraId="0BE80799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455"/>
      </w:tblGrid>
      <w:tr w:rsidR="00EF7950" w:rsidRPr="00EF7950" w14:paraId="45365CD8" w14:textId="77777777" w:rsidTr="00B32100">
        <w:trPr>
          <w:trHeight w:val="397"/>
        </w:trPr>
        <w:tc>
          <w:tcPr>
            <w:tcW w:w="3969" w:type="dxa"/>
          </w:tcPr>
          <w:p w14:paraId="5F7838F2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2D76E1" w14:textId="77777777" w:rsidR="00EF7950" w:rsidRPr="00EF7950" w:rsidRDefault="00EF7950" w:rsidP="00B32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F7950" w:rsidRPr="00EF7950" w14:paraId="65DEB6CC" w14:textId="77777777" w:rsidTr="00B32100">
        <w:trPr>
          <w:trHeight w:val="397"/>
        </w:trPr>
        <w:tc>
          <w:tcPr>
            <w:tcW w:w="3969" w:type="dxa"/>
          </w:tcPr>
          <w:p w14:paraId="5194B2C5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09B0369" w14:textId="77777777" w:rsidR="00EF7950" w:rsidRPr="00EF7950" w:rsidRDefault="00EF7950" w:rsidP="00B32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C17A047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C9A6A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950">
        <w:rPr>
          <w:rFonts w:ascii="Corbel" w:hAnsi="Corbel"/>
          <w:smallCaps w:val="0"/>
          <w:szCs w:val="24"/>
        </w:rPr>
        <w:t xml:space="preserve">7. LITERATURA </w:t>
      </w:r>
    </w:p>
    <w:p w14:paraId="5E6C8715" w14:textId="77777777" w:rsidR="00EF7950" w:rsidRPr="00EF7950" w:rsidRDefault="00EF7950" w:rsidP="00EF79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F7950" w:rsidRPr="00EF7950" w14:paraId="2F9B9F01" w14:textId="77777777" w:rsidTr="00B32100">
        <w:trPr>
          <w:trHeight w:val="397"/>
        </w:trPr>
        <w:tc>
          <w:tcPr>
            <w:tcW w:w="9355" w:type="dxa"/>
          </w:tcPr>
          <w:p w14:paraId="048721C6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F7950">
              <w:rPr>
                <w:rFonts w:ascii="Corbel" w:hAnsi="Corbel"/>
                <w:smallCaps w:val="0"/>
                <w:szCs w:val="24"/>
              </w:rPr>
              <w:t>Literatura podstawowa:</w:t>
            </w:r>
            <w:r w:rsidRPr="00EF7950">
              <w:rPr>
                <w:rFonts w:ascii="Corbel" w:hAnsi="Corbel"/>
                <w:szCs w:val="24"/>
              </w:rPr>
              <w:t xml:space="preserve"> </w:t>
            </w:r>
          </w:p>
          <w:p w14:paraId="4F27670B" w14:textId="77777777" w:rsidR="00EF7950" w:rsidRPr="00EF7950" w:rsidRDefault="00EF7950" w:rsidP="00B32100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Karolak W., </w:t>
            </w:r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Arteterapia: terapia za pomocą sztuk wizualnych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t>. Warszawa, Wyd. 2010.</w:t>
            </w:r>
          </w:p>
          <w:p w14:paraId="35A90117" w14:textId="77777777" w:rsidR="00EF7950" w:rsidRPr="00EF7950" w:rsidRDefault="00EF7950" w:rsidP="00B32100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828"/>
              <w:rPr>
                <w:rFonts w:ascii="Corbel" w:hAnsi="Corbel"/>
                <w:b w:val="0"/>
                <w:smallCaps w:val="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szCs w:val="24"/>
              </w:rPr>
              <w:t xml:space="preserve">Józefowski E., </w:t>
            </w:r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Arteterapia w sztuce i edukacji; praktyka oddziaływań </w:t>
            </w:r>
            <w:proofErr w:type="spellStart"/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arte</w:t>
            </w:r>
            <w:proofErr w:type="spellEnd"/>
            <w:r w:rsidRPr="00EF7950">
              <w:rPr>
                <w:rFonts w:ascii="Corbel" w:hAnsi="Corbel"/>
                <w:b w:val="0"/>
                <w:i/>
                <w:smallCaps w:val="0"/>
                <w:szCs w:val="24"/>
              </w:rPr>
              <w:t>-terapeutycznych z zastosowaniem kreacji plastycznej</w:t>
            </w:r>
            <w:r w:rsidRPr="00EF7950">
              <w:rPr>
                <w:rFonts w:ascii="Corbel" w:hAnsi="Corbel"/>
                <w:b w:val="0"/>
                <w:smallCaps w:val="0"/>
                <w:szCs w:val="24"/>
              </w:rPr>
              <w:t>. Poznań, Wyd. Naukowe UAM, 2012.</w:t>
            </w:r>
          </w:p>
        </w:tc>
      </w:tr>
      <w:tr w:rsidR="00EF7950" w:rsidRPr="00EF7950" w14:paraId="1FA99E57" w14:textId="77777777" w:rsidTr="00B32100">
        <w:trPr>
          <w:trHeight w:val="397"/>
        </w:trPr>
        <w:tc>
          <w:tcPr>
            <w:tcW w:w="9355" w:type="dxa"/>
          </w:tcPr>
          <w:p w14:paraId="002FC66E" w14:textId="77777777" w:rsidR="00EF7950" w:rsidRPr="00EF7950" w:rsidRDefault="00EF7950" w:rsidP="00B321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F79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3DC0E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Hanford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O., Karolak W.,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Portrety i maski w twórczym rozwoju i arteterapii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Łódź,2009.</w:t>
            </w:r>
          </w:p>
          <w:p w14:paraId="6C11FE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Baranowska-Jajko E.,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Rozwojowa kreska: ćwiczenia plastyczne z elementami arteterapii. 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Gdańsk, 2013.</w:t>
            </w:r>
          </w:p>
          <w:p w14:paraId="094A32BA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Gładyszewska-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Cylulko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nieśmiałych poprzez wizualizację i inne techniki arteterapii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Kraków, 2006. </w:t>
            </w:r>
          </w:p>
          <w:p w14:paraId="7E88AC42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Garda-Łukaszewska J., </w:t>
            </w:r>
            <w:proofErr w:type="spellStart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Szperkowski</w:t>
            </w:r>
            <w:proofErr w:type="spellEnd"/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Współtworzenie: zajęcia plastyczne z osobami upośledzonymi umysłowo. 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1997.</w:t>
            </w:r>
          </w:p>
          <w:p w14:paraId="5C456400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graficzne powielane i odbijane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1992.</w:t>
            </w:r>
          </w:p>
          <w:p w14:paraId="6D1A2FEF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Papieroplastyka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Warszawa,1994.</w:t>
            </w:r>
          </w:p>
          <w:p w14:paraId="20ADDF29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Rzeźby z papieru.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4956DAC5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Bryły i reliefy.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24139E38" w14:textId="77777777" w:rsidR="00EF7950" w:rsidRPr="00EF7950" w:rsidRDefault="00EF7950" w:rsidP="00B32100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Michejda-Kowalska K., </w:t>
            </w:r>
            <w:r w:rsidRPr="00EF795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Wydzieranki, wycinanki</w:t>
            </w:r>
            <w:r w:rsidRPr="00EF79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1993.</w:t>
            </w:r>
          </w:p>
        </w:tc>
      </w:tr>
    </w:tbl>
    <w:p w14:paraId="492C3AD5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D9E54E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F795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3EB8B5" w14:textId="77777777" w:rsidR="00EF7950" w:rsidRPr="00EF7950" w:rsidRDefault="00EF7950" w:rsidP="00EF795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40A34A" w14:textId="77777777" w:rsidR="00DA2BFD" w:rsidRPr="00EF7950" w:rsidRDefault="00DA2BF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  <w:sectPr w:rsidR="00DA2BFD" w:rsidRPr="00EF7950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9C515D1" w14:textId="77777777" w:rsidR="002108B6" w:rsidRPr="00EF7950" w:rsidRDefault="002108B6" w:rsidP="00DF4D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108B6" w:rsidRPr="00EF79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B54D0" w14:textId="77777777" w:rsidR="0007315B" w:rsidRDefault="0007315B" w:rsidP="00C16ABF">
      <w:pPr>
        <w:spacing w:after="0" w:line="240" w:lineRule="auto"/>
      </w:pPr>
      <w:r>
        <w:separator/>
      </w:r>
    </w:p>
  </w:endnote>
  <w:endnote w:type="continuationSeparator" w:id="0">
    <w:p w14:paraId="7BAF9043" w14:textId="77777777" w:rsidR="0007315B" w:rsidRDefault="000731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37B4" w14:textId="77777777" w:rsidR="0007315B" w:rsidRDefault="0007315B" w:rsidP="00C16ABF">
      <w:pPr>
        <w:spacing w:after="0" w:line="240" w:lineRule="auto"/>
      </w:pPr>
      <w:r>
        <w:separator/>
      </w:r>
    </w:p>
  </w:footnote>
  <w:footnote w:type="continuationSeparator" w:id="0">
    <w:p w14:paraId="28E202BA" w14:textId="77777777" w:rsidR="0007315B" w:rsidRDefault="0007315B" w:rsidP="00C16ABF">
      <w:pPr>
        <w:spacing w:after="0" w:line="240" w:lineRule="auto"/>
      </w:pPr>
      <w:r>
        <w:continuationSeparator/>
      </w:r>
    </w:p>
  </w:footnote>
  <w:footnote w:id="1">
    <w:p w14:paraId="2E10D786" w14:textId="77777777" w:rsidR="008B4BFB" w:rsidRDefault="008B4BFB" w:rsidP="008B4BF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A0714"/>
    <w:multiLevelType w:val="hybridMultilevel"/>
    <w:tmpl w:val="8A1A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604C"/>
    <w:multiLevelType w:val="hybridMultilevel"/>
    <w:tmpl w:val="3E22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A42E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719067">
    <w:abstractNumId w:val="0"/>
  </w:num>
  <w:num w:numId="2" w16cid:durableId="540627895">
    <w:abstractNumId w:val="4"/>
  </w:num>
  <w:num w:numId="3" w16cid:durableId="1416970826">
    <w:abstractNumId w:val="2"/>
  </w:num>
  <w:num w:numId="4" w16cid:durableId="1649745535">
    <w:abstractNumId w:val="9"/>
  </w:num>
  <w:num w:numId="5" w16cid:durableId="1404568389">
    <w:abstractNumId w:val="1"/>
  </w:num>
  <w:num w:numId="6" w16cid:durableId="1295406704">
    <w:abstractNumId w:val="8"/>
  </w:num>
  <w:num w:numId="7" w16cid:durableId="1593666039">
    <w:abstractNumId w:val="5"/>
  </w:num>
  <w:num w:numId="8" w16cid:durableId="1337001716">
    <w:abstractNumId w:val="3"/>
  </w:num>
  <w:num w:numId="9" w16cid:durableId="368995915">
    <w:abstractNumId w:val="6"/>
  </w:num>
  <w:num w:numId="10" w16cid:durableId="25987354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144"/>
    <w:rsid w:val="00042A51"/>
    <w:rsid w:val="00042D2E"/>
    <w:rsid w:val="00044C82"/>
    <w:rsid w:val="00070ED6"/>
    <w:rsid w:val="0007315B"/>
    <w:rsid w:val="000742DC"/>
    <w:rsid w:val="00084C12"/>
    <w:rsid w:val="0009462C"/>
    <w:rsid w:val="00094B12"/>
    <w:rsid w:val="00096C46"/>
    <w:rsid w:val="000A296F"/>
    <w:rsid w:val="000A2A28"/>
    <w:rsid w:val="000A3CDF"/>
    <w:rsid w:val="000A58F5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7108"/>
    <w:rsid w:val="00134B13"/>
    <w:rsid w:val="00137F35"/>
    <w:rsid w:val="00146BC0"/>
    <w:rsid w:val="00153C41"/>
    <w:rsid w:val="00154381"/>
    <w:rsid w:val="001640A7"/>
    <w:rsid w:val="00164FA7"/>
    <w:rsid w:val="00166577"/>
    <w:rsid w:val="00166A03"/>
    <w:rsid w:val="001718A7"/>
    <w:rsid w:val="001737CF"/>
    <w:rsid w:val="00176083"/>
    <w:rsid w:val="00191887"/>
    <w:rsid w:val="00192F37"/>
    <w:rsid w:val="001A70D2"/>
    <w:rsid w:val="001B5698"/>
    <w:rsid w:val="001D657B"/>
    <w:rsid w:val="001D7B54"/>
    <w:rsid w:val="001E0209"/>
    <w:rsid w:val="001F2CA2"/>
    <w:rsid w:val="002027C4"/>
    <w:rsid w:val="00207873"/>
    <w:rsid w:val="002108B6"/>
    <w:rsid w:val="00211533"/>
    <w:rsid w:val="002144C0"/>
    <w:rsid w:val="0022477D"/>
    <w:rsid w:val="002278A9"/>
    <w:rsid w:val="00230EF6"/>
    <w:rsid w:val="002318A2"/>
    <w:rsid w:val="002336F9"/>
    <w:rsid w:val="0024028F"/>
    <w:rsid w:val="00244ABC"/>
    <w:rsid w:val="00262731"/>
    <w:rsid w:val="00281FF2"/>
    <w:rsid w:val="002857DE"/>
    <w:rsid w:val="00291567"/>
    <w:rsid w:val="0029284D"/>
    <w:rsid w:val="002A22BF"/>
    <w:rsid w:val="002A2389"/>
    <w:rsid w:val="002A671D"/>
    <w:rsid w:val="002B4D55"/>
    <w:rsid w:val="002B4F8B"/>
    <w:rsid w:val="002B5EA0"/>
    <w:rsid w:val="002B6119"/>
    <w:rsid w:val="002C1F06"/>
    <w:rsid w:val="002D3375"/>
    <w:rsid w:val="002D73D4"/>
    <w:rsid w:val="002F02A3"/>
    <w:rsid w:val="002F3FD6"/>
    <w:rsid w:val="002F4ABE"/>
    <w:rsid w:val="003018BA"/>
    <w:rsid w:val="0030395F"/>
    <w:rsid w:val="00305C92"/>
    <w:rsid w:val="003151C5"/>
    <w:rsid w:val="003171CA"/>
    <w:rsid w:val="003247B2"/>
    <w:rsid w:val="003343CF"/>
    <w:rsid w:val="00345C09"/>
    <w:rsid w:val="00346FE9"/>
    <w:rsid w:val="0034759A"/>
    <w:rsid w:val="003503F6"/>
    <w:rsid w:val="003530DD"/>
    <w:rsid w:val="00363F78"/>
    <w:rsid w:val="003668D0"/>
    <w:rsid w:val="003A0A5B"/>
    <w:rsid w:val="003A1176"/>
    <w:rsid w:val="003C0BAE"/>
    <w:rsid w:val="003C3ED6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B5A"/>
    <w:rsid w:val="00437FA2"/>
    <w:rsid w:val="00445970"/>
    <w:rsid w:val="00450E28"/>
    <w:rsid w:val="00461EFC"/>
    <w:rsid w:val="004652C2"/>
    <w:rsid w:val="004706D1"/>
    <w:rsid w:val="00471326"/>
    <w:rsid w:val="0047598D"/>
    <w:rsid w:val="004840FD"/>
    <w:rsid w:val="00485326"/>
    <w:rsid w:val="00490F7D"/>
    <w:rsid w:val="00491678"/>
    <w:rsid w:val="004968E2"/>
    <w:rsid w:val="004A1EDC"/>
    <w:rsid w:val="004A3EEA"/>
    <w:rsid w:val="004A4D1F"/>
    <w:rsid w:val="004D5282"/>
    <w:rsid w:val="004D6777"/>
    <w:rsid w:val="004F1551"/>
    <w:rsid w:val="004F55A3"/>
    <w:rsid w:val="00504863"/>
    <w:rsid w:val="0050496F"/>
    <w:rsid w:val="00513B6F"/>
    <w:rsid w:val="00517C63"/>
    <w:rsid w:val="005363C4"/>
    <w:rsid w:val="00536BDE"/>
    <w:rsid w:val="00543ACC"/>
    <w:rsid w:val="0056696D"/>
    <w:rsid w:val="00580560"/>
    <w:rsid w:val="0059484D"/>
    <w:rsid w:val="005A0855"/>
    <w:rsid w:val="005A3196"/>
    <w:rsid w:val="005A7D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93F"/>
    <w:rsid w:val="00671958"/>
    <w:rsid w:val="00675843"/>
    <w:rsid w:val="0067785F"/>
    <w:rsid w:val="006858C4"/>
    <w:rsid w:val="00696477"/>
    <w:rsid w:val="006B164C"/>
    <w:rsid w:val="006B7930"/>
    <w:rsid w:val="006D050F"/>
    <w:rsid w:val="006D6139"/>
    <w:rsid w:val="006E5D65"/>
    <w:rsid w:val="006E6B4F"/>
    <w:rsid w:val="006F1282"/>
    <w:rsid w:val="006F1FBC"/>
    <w:rsid w:val="006F31E2"/>
    <w:rsid w:val="006F76C5"/>
    <w:rsid w:val="00706544"/>
    <w:rsid w:val="007072BA"/>
    <w:rsid w:val="00707B49"/>
    <w:rsid w:val="0071165F"/>
    <w:rsid w:val="00712C95"/>
    <w:rsid w:val="0071620A"/>
    <w:rsid w:val="00724677"/>
    <w:rsid w:val="00725459"/>
    <w:rsid w:val="007327BD"/>
    <w:rsid w:val="00734608"/>
    <w:rsid w:val="00745302"/>
    <w:rsid w:val="007461D6"/>
    <w:rsid w:val="00746EC8"/>
    <w:rsid w:val="00757D0C"/>
    <w:rsid w:val="00763BF1"/>
    <w:rsid w:val="00765706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054AB"/>
    <w:rsid w:val="0081378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4B5"/>
    <w:rsid w:val="008A6CFE"/>
    <w:rsid w:val="008B4BFB"/>
    <w:rsid w:val="008C0CC0"/>
    <w:rsid w:val="008C19A9"/>
    <w:rsid w:val="008C379D"/>
    <w:rsid w:val="008C5147"/>
    <w:rsid w:val="008C5359"/>
    <w:rsid w:val="008C5363"/>
    <w:rsid w:val="008D3DFB"/>
    <w:rsid w:val="008E4867"/>
    <w:rsid w:val="008E5A94"/>
    <w:rsid w:val="008E64F4"/>
    <w:rsid w:val="008F12C9"/>
    <w:rsid w:val="008F6E29"/>
    <w:rsid w:val="00902207"/>
    <w:rsid w:val="00916188"/>
    <w:rsid w:val="00923D7D"/>
    <w:rsid w:val="0094461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558B"/>
    <w:rsid w:val="009E0543"/>
    <w:rsid w:val="009E3B41"/>
    <w:rsid w:val="009F3C5C"/>
    <w:rsid w:val="009F4610"/>
    <w:rsid w:val="00A00ECC"/>
    <w:rsid w:val="00A07D42"/>
    <w:rsid w:val="00A155EE"/>
    <w:rsid w:val="00A2245B"/>
    <w:rsid w:val="00A30110"/>
    <w:rsid w:val="00A3408E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3A84"/>
    <w:rsid w:val="00AE5FCB"/>
    <w:rsid w:val="00AE5FFE"/>
    <w:rsid w:val="00AF2C1E"/>
    <w:rsid w:val="00AF6381"/>
    <w:rsid w:val="00B06142"/>
    <w:rsid w:val="00B135B1"/>
    <w:rsid w:val="00B2660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FF9"/>
    <w:rsid w:val="00B96D60"/>
    <w:rsid w:val="00B97766"/>
    <w:rsid w:val="00B97AEA"/>
    <w:rsid w:val="00BB520A"/>
    <w:rsid w:val="00BC031C"/>
    <w:rsid w:val="00BD3869"/>
    <w:rsid w:val="00BD66E9"/>
    <w:rsid w:val="00BD6FF4"/>
    <w:rsid w:val="00BF2C41"/>
    <w:rsid w:val="00BF5B6C"/>
    <w:rsid w:val="00C009F2"/>
    <w:rsid w:val="00C058B4"/>
    <w:rsid w:val="00C05F44"/>
    <w:rsid w:val="00C131B5"/>
    <w:rsid w:val="00C16ABF"/>
    <w:rsid w:val="00C170AE"/>
    <w:rsid w:val="00C22663"/>
    <w:rsid w:val="00C26CB7"/>
    <w:rsid w:val="00C324C1"/>
    <w:rsid w:val="00C36992"/>
    <w:rsid w:val="00C443CA"/>
    <w:rsid w:val="00C44462"/>
    <w:rsid w:val="00C56036"/>
    <w:rsid w:val="00C61DC5"/>
    <w:rsid w:val="00C61DEE"/>
    <w:rsid w:val="00C67E92"/>
    <w:rsid w:val="00C70A26"/>
    <w:rsid w:val="00C766DF"/>
    <w:rsid w:val="00C93F54"/>
    <w:rsid w:val="00C94B98"/>
    <w:rsid w:val="00CA2B96"/>
    <w:rsid w:val="00CA5089"/>
    <w:rsid w:val="00CD6897"/>
    <w:rsid w:val="00CE5BAC"/>
    <w:rsid w:val="00CF25BE"/>
    <w:rsid w:val="00CF6A79"/>
    <w:rsid w:val="00CF78ED"/>
    <w:rsid w:val="00D02B25"/>
    <w:rsid w:val="00D02EBA"/>
    <w:rsid w:val="00D03977"/>
    <w:rsid w:val="00D12590"/>
    <w:rsid w:val="00D14C1C"/>
    <w:rsid w:val="00D17C3C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1384"/>
    <w:rsid w:val="00D8678B"/>
    <w:rsid w:val="00D90CDA"/>
    <w:rsid w:val="00DA2114"/>
    <w:rsid w:val="00DA2BFD"/>
    <w:rsid w:val="00DE09C0"/>
    <w:rsid w:val="00DE4A14"/>
    <w:rsid w:val="00DF2937"/>
    <w:rsid w:val="00DF320D"/>
    <w:rsid w:val="00DF4D54"/>
    <w:rsid w:val="00DF71C8"/>
    <w:rsid w:val="00E129B8"/>
    <w:rsid w:val="00E21E7D"/>
    <w:rsid w:val="00E22FBC"/>
    <w:rsid w:val="00E24BF5"/>
    <w:rsid w:val="00E25338"/>
    <w:rsid w:val="00E51E44"/>
    <w:rsid w:val="00E53A81"/>
    <w:rsid w:val="00E63348"/>
    <w:rsid w:val="00E63C3F"/>
    <w:rsid w:val="00E742AA"/>
    <w:rsid w:val="00E77E88"/>
    <w:rsid w:val="00E8107D"/>
    <w:rsid w:val="00E85704"/>
    <w:rsid w:val="00E960BB"/>
    <w:rsid w:val="00EA2074"/>
    <w:rsid w:val="00EA4832"/>
    <w:rsid w:val="00EA4E9D"/>
    <w:rsid w:val="00EB2166"/>
    <w:rsid w:val="00EC4899"/>
    <w:rsid w:val="00ED03AB"/>
    <w:rsid w:val="00ED16C9"/>
    <w:rsid w:val="00ED32D2"/>
    <w:rsid w:val="00EE32DE"/>
    <w:rsid w:val="00EE35B5"/>
    <w:rsid w:val="00EE5457"/>
    <w:rsid w:val="00EF7950"/>
    <w:rsid w:val="00F070AB"/>
    <w:rsid w:val="00F12AFD"/>
    <w:rsid w:val="00F153F7"/>
    <w:rsid w:val="00F17567"/>
    <w:rsid w:val="00F20DDD"/>
    <w:rsid w:val="00F22A8B"/>
    <w:rsid w:val="00F27A7B"/>
    <w:rsid w:val="00F379BD"/>
    <w:rsid w:val="00F526AF"/>
    <w:rsid w:val="00F617C3"/>
    <w:rsid w:val="00F7066B"/>
    <w:rsid w:val="00F83B28"/>
    <w:rsid w:val="00F974DA"/>
    <w:rsid w:val="00FA46E5"/>
    <w:rsid w:val="00FB7DBA"/>
    <w:rsid w:val="00FC0B21"/>
    <w:rsid w:val="00FC1C25"/>
    <w:rsid w:val="00FC3F45"/>
    <w:rsid w:val="00FD31FD"/>
    <w:rsid w:val="00FD503F"/>
    <w:rsid w:val="00FD555A"/>
    <w:rsid w:val="00FD7589"/>
    <w:rsid w:val="00FE3A93"/>
    <w:rsid w:val="00FF016A"/>
    <w:rsid w:val="00FF1401"/>
    <w:rsid w:val="00FF23A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8098"/>
  <w15:docId w15:val="{B31A9594-142F-41E6-BB59-4B90E41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3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7C419-D840-4721-A119-FED7AA05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6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10</cp:revision>
  <cp:lastPrinted>2019-02-06T12:12:00Z</cp:lastPrinted>
  <dcterms:created xsi:type="dcterms:W3CDTF">2025-01-27T12:09:00Z</dcterms:created>
  <dcterms:modified xsi:type="dcterms:W3CDTF">2026-06-09T19:40:00Z</dcterms:modified>
</cp:coreProperties>
</file>